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2C1D97CA" w:rsidR="00297742" w:rsidRDefault="00297742" w:rsidP="009168EF">
      <w:pPr>
        <w:pStyle w:val="NoSpacing"/>
        <w:ind w:left="2160" w:hanging="2160"/>
      </w:pPr>
      <w:r w:rsidRPr="000C5F9C">
        <w:rPr>
          <w:b/>
          <w:color w:val="005190"/>
        </w:rPr>
        <w:t>Tender For:</w:t>
      </w:r>
      <w:r>
        <w:t xml:space="preserve"> </w:t>
      </w:r>
      <w:r>
        <w:tab/>
      </w:r>
      <w:r w:rsidR="009168EF" w:rsidRPr="009168EF">
        <w:t>Servicing, Preventative Maintenance, Breakdown Cover, Spare Parts and Warranty Extensions of CPI's Perkin Elmer Instruments.</w:t>
      </w:r>
    </w:p>
    <w:p w14:paraId="152DA0DF" w14:textId="713AA4FF" w:rsidR="00297742" w:rsidRDefault="00297742" w:rsidP="00297742">
      <w:r w:rsidRPr="000C5F9C">
        <w:rPr>
          <w:b/>
          <w:color w:val="005190"/>
        </w:rPr>
        <w:t>Tender Ref number:</w:t>
      </w:r>
      <w:r>
        <w:t xml:space="preserve"> </w:t>
      </w:r>
      <w:r>
        <w:tab/>
      </w:r>
      <w:r w:rsidR="0008052C" w:rsidRPr="0008052C">
        <w:t>1121</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proofErr w:type="gramStart"/>
            <w:r w:rsidRPr="00071472">
              <w:rPr>
                <w:b/>
                <w:color w:val="005190"/>
                <w:sz w:val="22"/>
                <w:szCs w:val="22"/>
              </w:rPr>
              <w:t>Address :</w:t>
            </w:r>
            <w:proofErr w:type="gramEnd"/>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A13BD5F" w:rsidR="00842676" w:rsidRPr="00842676" w:rsidRDefault="00842676" w:rsidP="009168EF">
      <w:pPr>
        <w:spacing w:after="0"/>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proofErr w:type="gramStart"/>
            <w:r w:rsidRPr="00842676">
              <w:rPr>
                <w:rFonts w:ascii="Arial" w:hAnsi="Arial" w:cs="Arial"/>
                <w:b/>
                <w:bCs/>
                <w:sz w:val="22"/>
                <w:szCs w:val="22"/>
                <w:lang w:val="en-US"/>
              </w:rPr>
              <w:t>of  employees</w:t>
            </w:r>
            <w:proofErr w:type="gramEnd"/>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the answer is YES, please </w:t>
            </w:r>
            <w:proofErr w:type="gramStart"/>
            <w:r w:rsidRPr="00842676">
              <w:rPr>
                <w:rFonts w:ascii="Arial" w:eastAsia="Arial" w:hAnsi="Arial" w:cs="Arial"/>
                <w:sz w:val="22"/>
                <w:szCs w:val="22"/>
              </w:rPr>
              <w:t>provide</w:t>
            </w:r>
            <w:proofErr w:type="gramEnd"/>
            <w:r w:rsidRPr="00842676">
              <w:rPr>
                <w:rFonts w:ascii="Arial" w:eastAsia="Arial" w:hAnsi="Arial" w:cs="Arial"/>
                <w:sz w:val="22"/>
                <w:szCs w:val="22"/>
              </w:rPr>
              <w:t xml:space="preserv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08052C">
      <w:rPr>
        <w:b/>
        <w:noProof/>
        <w:color w:val="7F7F7F" w:themeColor="text1" w:themeTint="80"/>
        <w:sz w:val="14"/>
        <w:szCs w:val="16"/>
      </w:rPr>
      <w:t>8</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08052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8052C"/>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168EF"/>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2CA4A-567F-4FB4-A4AA-A113C16B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48C057DA</Template>
  <TotalTime>0</TotalTime>
  <Pages>9</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3</cp:revision>
  <cp:lastPrinted>2014-05-01T16:29:00Z</cp:lastPrinted>
  <dcterms:created xsi:type="dcterms:W3CDTF">2018-12-12T09:50:00Z</dcterms:created>
  <dcterms:modified xsi:type="dcterms:W3CDTF">2019-10-08T13:07:00Z</dcterms:modified>
</cp:coreProperties>
</file>